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81899" w14:textId="77777777" w:rsidR="0020736E" w:rsidRDefault="0020736E" w:rsidP="002073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WHYTE</w:t>
      </w:r>
      <w:r>
        <w:rPr>
          <w:rFonts w:ascii="Times New Roman" w:hAnsi="Times New Roman" w:cs="Times New Roman"/>
        </w:rPr>
        <w:t xml:space="preserve">        (fl.1484)</w:t>
      </w:r>
    </w:p>
    <w:p w14:paraId="16B49F6B" w14:textId="77777777" w:rsidR="0020736E" w:rsidRDefault="0020736E" w:rsidP="002073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Hackney, Middlesex. Husbandman.</w:t>
      </w:r>
    </w:p>
    <w:p w14:paraId="2A548CB0" w14:textId="77777777" w:rsidR="0020736E" w:rsidRDefault="0020736E" w:rsidP="0020736E">
      <w:pPr>
        <w:rPr>
          <w:rFonts w:ascii="Times New Roman" w:hAnsi="Times New Roman" w:cs="Times New Roman"/>
        </w:rPr>
      </w:pPr>
    </w:p>
    <w:p w14:paraId="08A5F3FD" w14:textId="77777777" w:rsidR="0020736E" w:rsidRDefault="0020736E" w:rsidP="0020736E">
      <w:pPr>
        <w:rPr>
          <w:rFonts w:ascii="Times New Roman" w:hAnsi="Times New Roman" w:cs="Times New Roman"/>
        </w:rPr>
      </w:pPr>
    </w:p>
    <w:p w14:paraId="618DDF4A" w14:textId="77777777" w:rsidR="0020736E" w:rsidRDefault="0020736E" w:rsidP="002073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Smale of London, gentleman(q.v.), brought a plaint of debt against</w:t>
      </w:r>
    </w:p>
    <w:p w14:paraId="1ABC046F" w14:textId="77777777" w:rsidR="0020736E" w:rsidRDefault="0020736E" w:rsidP="002073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him, Richard Broke of London, yeoman(q.v.), Richard Brymbull</w:t>
      </w:r>
    </w:p>
    <w:p w14:paraId="3A02D50A" w14:textId="77777777" w:rsidR="0020736E" w:rsidRDefault="0020736E" w:rsidP="002073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London, saddler(q.v.), Thomas Cawodeley, senior, of London(q.v.), and</w:t>
      </w:r>
    </w:p>
    <w:p w14:paraId="19B3BBC0" w14:textId="77777777" w:rsidR="0020736E" w:rsidRDefault="0020736E" w:rsidP="002073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also Robert Pekeryng of Fulham(q.v.) and his wife, Joan(q.v.), as the </w:t>
      </w:r>
    </w:p>
    <w:p w14:paraId="1F36636F" w14:textId="77777777" w:rsidR="0020736E" w:rsidRDefault="0020736E" w:rsidP="002073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executors of John Wode of London, capper(q.v.).   </w:t>
      </w:r>
    </w:p>
    <w:p w14:paraId="04915306" w14:textId="77777777" w:rsidR="0020736E" w:rsidRDefault="0020736E" w:rsidP="002073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F6C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62ABB69" w14:textId="77777777" w:rsidR="0020736E" w:rsidRDefault="0020736E" w:rsidP="0020736E">
      <w:pPr>
        <w:rPr>
          <w:rFonts w:ascii="Times New Roman" w:hAnsi="Times New Roman" w:cs="Times New Roman"/>
        </w:rPr>
      </w:pPr>
    </w:p>
    <w:p w14:paraId="406487C2" w14:textId="77777777" w:rsidR="0020736E" w:rsidRDefault="0020736E" w:rsidP="0020736E">
      <w:pPr>
        <w:rPr>
          <w:rFonts w:ascii="Times New Roman" w:hAnsi="Times New Roman" w:cs="Times New Roman"/>
        </w:rPr>
      </w:pPr>
    </w:p>
    <w:p w14:paraId="6BB8E46E" w14:textId="77777777" w:rsidR="0020736E" w:rsidRDefault="0020736E" w:rsidP="002073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January 2019</w:t>
      </w:r>
    </w:p>
    <w:p w14:paraId="21D91F2E" w14:textId="77777777" w:rsidR="006B2F86" w:rsidRPr="00E71FC3" w:rsidRDefault="0020736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0401D" w14:textId="77777777" w:rsidR="0020736E" w:rsidRDefault="0020736E" w:rsidP="00E71FC3">
      <w:r>
        <w:separator/>
      </w:r>
    </w:p>
  </w:endnote>
  <w:endnote w:type="continuationSeparator" w:id="0">
    <w:p w14:paraId="5F1483B4" w14:textId="77777777" w:rsidR="0020736E" w:rsidRDefault="0020736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7E39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DE4C8" w14:textId="77777777" w:rsidR="0020736E" w:rsidRDefault="0020736E" w:rsidP="00E71FC3">
      <w:r>
        <w:separator/>
      </w:r>
    </w:p>
  </w:footnote>
  <w:footnote w:type="continuationSeparator" w:id="0">
    <w:p w14:paraId="050D0792" w14:textId="77777777" w:rsidR="0020736E" w:rsidRDefault="0020736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36E"/>
    <w:rsid w:val="001A7C09"/>
    <w:rsid w:val="0020736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63418"/>
  <w15:chartTrackingRefBased/>
  <w15:docId w15:val="{8E2FB907-FFF2-478A-B46C-AB80D087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736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073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2019-01-13T19:51:00Z</dcterms:created>
  <dcterms:modified xsi:type="dcterms:W3CDTF">2019-01-13T19:51:00Z</dcterms:modified>
</cp:coreProperties>
</file>